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95FA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E2C60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AE2C60" w:rsidRPr="007A7A8A" w:rsidRDefault="00AE2C60" w:rsidP="00AE2C60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AE2C60" w:rsidRPr="007A7A8A" w:rsidRDefault="00AE2C60" w:rsidP="00AE2C60">
            <w:pPr>
              <w:tabs>
                <w:tab w:val="left" w:pos="1760"/>
              </w:tabs>
              <w:rPr>
                <w:cs/>
              </w:rPr>
            </w:pP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AE2C60" w:rsidRPr="007A7A8A" w:rsidRDefault="00AE2C60" w:rsidP="00AE2C6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AE2C60" w:rsidRPr="007A7A8A" w:rsidRDefault="00AE2C60" w:rsidP="00AE2C6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AE2C60" w:rsidRPr="003B7C5A" w:rsidRDefault="00AE2C60" w:rsidP="00AE2C6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AE2C60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AE2C60" w:rsidRPr="007A7A8A" w:rsidRDefault="00AE2C60" w:rsidP="00AE2C60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</w:p>
          <w:p w:rsidR="00AE2C60" w:rsidRPr="007A7A8A" w:rsidRDefault="00AE2C60" w:rsidP="00AE2C60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วัชราวลี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วัชรีวงศ์ ณ อยุธยา</w:t>
            </w:r>
          </w:p>
          <w:p w:rsidR="00AE2C60" w:rsidRDefault="00AE2C60" w:rsidP="00AE2C60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นางสาวศุภมาส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AE2C60" w:rsidRPr="007A7A8A" w:rsidRDefault="00AE2C60" w:rsidP="00AE2C60">
            <w:pPr>
              <w:tabs>
                <w:tab w:val="left" w:pos="1335"/>
              </w:tabs>
              <w:rPr>
                <w:cs/>
              </w:rPr>
            </w:pPr>
            <w:r>
              <w:rPr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นางสาววินันดา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AE2C60" w:rsidRPr="007A7A8A" w:rsidRDefault="00AE2C60" w:rsidP="00AE2C6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53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AE2C60" w:rsidRPr="003B7C5A" w:rsidTr="00367D63">
        <w:trPr>
          <w:gridAfter w:val="1"/>
          <w:wAfter w:w="6" w:type="dxa"/>
          <w:trHeight w:val="1685"/>
        </w:trPr>
        <w:tc>
          <w:tcPr>
            <w:tcW w:w="9663" w:type="dxa"/>
            <w:gridSpan w:val="3"/>
          </w:tcPr>
          <w:p w:rsidR="00AE2C60" w:rsidRPr="003B7C5A" w:rsidRDefault="00AE2C60" w:rsidP="00AE2C6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E2C60" w:rsidRPr="006C7B37" w:rsidRDefault="00AE2C60" w:rsidP="00AE2C60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AE2C60" w:rsidRPr="003B7C5A" w:rsidTr="0047282F">
        <w:trPr>
          <w:gridAfter w:val="1"/>
          <w:wAfter w:w="6" w:type="dxa"/>
          <w:trHeight w:val="3888"/>
        </w:trPr>
        <w:tc>
          <w:tcPr>
            <w:tcW w:w="9663" w:type="dxa"/>
            <w:gridSpan w:val="3"/>
          </w:tcPr>
          <w:p w:rsidR="00AE2C60" w:rsidRPr="003B7C5A" w:rsidRDefault="00AE2C60" w:rsidP="00AE2C60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E2C60" w:rsidRPr="003B7C5A" w:rsidTr="0047282F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E2C60" w:rsidRPr="003B7C5A" w:rsidTr="0047282F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595A50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E2C60" w:rsidRPr="003B7C5A" w:rsidTr="0047282F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595A50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E2C60" w:rsidRPr="003B7C5A" w:rsidTr="0047282F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595A50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E2C60" w:rsidRPr="003B7C5A" w:rsidTr="0047282F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595A50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E2C60" w:rsidRPr="003B7C5A" w:rsidTr="0047282F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F108FD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Pr="00595A50" w:rsidRDefault="00AE2C60" w:rsidP="00AE2C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AE2C60" w:rsidRPr="00DE6CC4" w:rsidRDefault="00AE2C60" w:rsidP="00AE2C60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AE2C60" w:rsidRPr="003B7C5A" w:rsidTr="0047282F">
        <w:trPr>
          <w:gridAfter w:val="1"/>
          <w:wAfter w:w="6" w:type="dxa"/>
          <w:trHeight w:val="2886"/>
        </w:trPr>
        <w:tc>
          <w:tcPr>
            <w:tcW w:w="9663" w:type="dxa"/>
            <w:gridSpan w:val="3"/>
          </w:tcPr>
          <w:p w:rsidR="00AE2C60" w:rsidRPr="003B7C5A" w:rsidRDefault="00AE2C60" w:rsidP="00AE2C60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275"/>
              <w:gridCol w:w="1418"/>
              <w:gridCol w:w="1276"/>
              <w:gridCol w:w="1205"/>
            </w:tblGrid>
            <w:tr w:rsidR="00AE2C60" w:rsidRPr="003B7C5A" w:rsidTr="005F1604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AE2C60" w:rsidRPr="003B7C5A" w:rsidRDefault="00AE2C60" w:rsidP="00AE2C6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AE2C60" w:rsidRPr="003B7C5A" w:rsidRDefault="00AE2C60" w:rsidP="00AE2C60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AE2C60" w:rsidRPr="003B7C5A" w:rsidRDefault="00AE2C60" w:rsidP="00AE2C6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AE2C60" w:rsidRPr="003B7C5A" w:rsidRDefault="00AE2C60" w:rsidP="00AE2C60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5" w:type="dxa"/>
                  <w:vAlign w:val="center"/>
                </w:tcPr>
                <w:p w:rsidR="00AE2C60" w:rsidRPr="003B7C5A" w:rsidRDefault="00AE2C60" w:rsidP="00AE2C60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E2C60" w:rsidRPr="003B7C5A" w:rsidTr="0047282F">
              <w:trPr>
                <w:trHeight w:val="1216"/>
                <w:jc w:val="center"/>
              </w:trPr>
              <w:tc>
                <w:tcPr>
                  <w:tcW w:w="4079" w:type="dxa"/>
                </w:tcPr>
                <w:p w:rsidR="00AE2C60" w:rsidRPr="00B26A52" w:rsidRDefault="00AE2C60" w:rsidP="00AE2C60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5" w:type="dxa"/>
                </w:tcPr>
                <w:p w:rsidR="00AE2C60" w:rsidRPr="00B64E98" w:rsidRDefault="00AE2C60" w:rsidP="00AE2C6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Default="00AE2C60" w:rsidP="00AE2C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AE2C60" w:rsidRDefault="00AE2C60" w:rsidP="00AE2C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88.99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Default="00AE2C60" w:rsidP="00AE2C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2.80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60" w:rsidRDefault="00AE2C60" w:rsidP="00AE2C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0.1400</w:t>
                  </w:r>
                </w:p>
              </w:tc>
            </w:tr>
          </w:tbl>
          <w:p w:rsidR="00AE2C60" w:rsidRPr="003B7C5A" w:rsidRDefault="00AE2C60" w:rsidP="00AE2C60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E2C60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AE2C60" w:rsidRDefault="00AE2C60" w:rsidP="00AE2C60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E2C60" w:rsidRPr="00487609" w:rsidRDefault="00AE2C60" w:rsidP="00AE2C6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ได้ดำเนินการเบิกจ่ายเงินงบประมาณตามแผน</w:t>
            </w:r>
            <w:r w:rsidR="006778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โดยกำหนดแผนการใช้จ่ายไตรมาสที่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673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00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ผลการเบิกจ่ายเงินตามแผนเป็นเงิน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458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144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71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42.43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215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355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48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AE2C60" w:rsidRPr="003B7C5A" w:rsidTr="0047282F">
        <w:trPr>
          <w:gridAfter w:val="1"/>
          <w:wAfter w:w="6" w:type="dxa"/>
          <w:trHeight w:val="1692"/>
        </w:trPr>
        <w:tc>
          <w:tcPr>
            <w:tcW w:w="9663" w:type="dxa"/>
            <w:gridSpan w:val="3"/>
          </w:tcPr>
          <w:p w:rsidR="00AE2C60" w:rsidRDefault="00AE2C60" w:rsidP="00AE2C6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E2C60" w:rsidRPr="00950334" w:rsidRDefault="00AE2C60" w:rsidP="00AE2C60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สำ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ได้เร่งดำเนินการเบิกจ่ายเงินให้เป็นไปตามมาตรการ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ด้านการงบ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ประมาณ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63050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AE2C60" w:rsidRPr="003B7C5A" w:rsidTr="00367D63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AE2C60" w:rsidRDefault="00AE2C60" w:rsidP="00AE2C6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E2C60" w:rsidRPr="00BF793D" w:rsidRDefault="00AE2C60" w:rsidP="00AE2C6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  <w:r w:rsidRPr="00BF793D">
              <w:rPr>
                <w:rFonts w:ascii="TH SarabunPSK" w:hAnsi="TH SarabunPSK" w:cs="TH SarabunPSK"/>
                <w:sz w:val="30"/>
                <w:szCs w:val="30"/>
              </w:rPr>
              <w:t> 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การสัมนาและการประชุมสัญจร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คณะกรรมการการอุดมศึกษาไม่ได้ดำเนินการตามแผนที่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กำหนด 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เนื่องจากกฎกระทรวงการสรรหาฯ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คณะกรรมการการอุดมศึกษาฉบับใหม่ยังอยู่ระหว่างดำเนินการ</w:t>
            </w:r>
            <w:r w:rsidRPr="00BF793D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  <w:p w:rsidR="00AE2C60" w:rsidRPr="000D55E0" w:rsidRDefault="00AE2C60" w:rsidP="00AE2C6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 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การติดตามการจัดการศึกษาระดับปริญญาเอก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ไม่เป็นไป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ตามแผนที่กำหนด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เนื่องจาก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ให้ชะลอไว้ก่อน</w:t>
            </w:r>
          </w:p>
        </w:tc>
      </w:tr>
      <w:tr w:rsidR="00AE2C60" w:rsidRPr="003B7C5A" w:rsidTr="0047282F">
        <w:trPr>
          <w:gridAfter w:val="1"/>
          <w:wAfter w:w="6" w:type="dxa"/>
          <w:trHeight w:val="1276"/>
        </w:trPr>
        <w:tc>
          <w:tcPr>
            <w:tcW w:w="9663" w:type="dxa"/>
            <w:gridSpan w:val="3"/>
          </w:tcPr>
          <w:p w:rsidR="00AE2C60" w:rsidRDefault="00AE2C60" w:rsidP="00AE2C6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E2C60" w:rsidRPr="000D55E0" w:rsidRDefault="00AE2C60" w:rsidP="00AE2C6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70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9770D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FC00B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770D4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  <w:r w:rsidRPr="009770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9770D4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D6DA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FF8" w:rsidRDefault="00BC0FF8">
      <w:r>
        <w:separator/>
      </w:r>
    </w:p>
  </w:endnote>
  <w:endnote w:type="continuationSeparator" w:id="0">
    <w:p w:rsidR="00BC0FF8" w:rsidRDefault="00BC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FF8" w:rsidRDefault="00BC0FF8">
      <w:r>
        <w:separator/>
      </w:r>
    </w:p>
  </w:footnote>
  <w:footnote w:type="continuationSeparator" w:id="0">
    <w:p w:rsidR="00BC0FF8" w:rsidRDefault="00BC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D6DA0" w:rsidP="0032598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2598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D6DA0" w:rsidP="0032598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2598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538C"/>
    <w:rsid w:val="003B65FB"/>
    <w:rsid w:val="003B7C5A"/>
    <w:rsid w:val="003C016E"/>
    <w:rsid w:val="003C2C30"/>
    <w:rsid w:val="003D6DA0"/>
    <w:rsid w:val="003E0FCD"/>
    <w:rsid w:val="003E1BC4"/>
    <w:rsid w:val="003E4227"/>
    <w:rsid w:val="003F0CC5"/>
    <w:rsid w:val="00402610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A3F"/>
    <w:rsid w:val="004640F2"/>
    <w:rsid w:val="00466391"/>
    <w:rsid w:val="0047282F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1604"/>
    <w:rsid w:val="0060158F"/>
    <w:rsid w:val="0061749F"/>
    <w:rsid w:val="00637718"/>
    <w:rsid w:val="00642568"/>
    <w:rsid w:val="00677881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9585B"/>
    <w:rsid w:val="00795FA1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E2C60"/>
    <w:rsid w:val="00AF037B"/>
    <w:rsid w:val="00AF0624"/>
    <w:rsid w:val="00AF1D95"/>
    <w:rsid w:val="00B04EAA"/>
    <w:rsid w:val="00B26A52"/>
    <w:rsid w:val="00B5406D"/>
    <w:rsid w:val="00B64E98"/>
    <w:rsid w:val="00B67D46"/>
    <w:rsid w:val="00B76FCB"/>
    <w:rsid w:val="00B834C3"/>
    <w:rsid w:val="00BA1A21"/>
    <w:rsid w:val="00BB2E91"/>
    <w:rsid w:val="00BC0FF8"/>
    <w:rsid w:val="00BC4597"/>
    <w:rsid w:val="00BC5E9D"/>
    <w:rsid w:val="00BC746C"/>
    <w:rsid w:val="00C05ABF"/>
    <w:rsid w:val="00C06017"/>
    <w:rsid w:val="00C6134E"/>
    <w:rsid w:val="00C67D71"/>
    <w:rsid w:val="00CE230F"/>
    <w:rsid w:val="00CE50B1"/>
    <w:rsid w:val="00CF0196"/>
    <w:rsid w:val="00CF3A4A"/>
    <w:rsid w:val="00CF45AF"/>
    <w:rsid w:val="00D134A9"/>
    <w:rsid w:val="00D26B5D"/>
    <w:rsid w:val="00D36251"/>
    <w:rsid w:val="00D43F4A"/>
    <w:rsid w:val="00D45272"/>
    <w:rsid w:val="00D45D22"/>
    <w:rsid w:val="00D515B3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3D5E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00B8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3B53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1714-30A8-4541-83E5-FC4F0C34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27</cp:revision>
  <cp:lastPrinted>2018-04-05T01:06:00Z</cp:lastPrinted>
  <dcterms:created xsi:type="dcterms:W3CDTF">2019-02-04T07:47:00Z</dcterms:created>
  <dcterms:modified xsi:type="dcterms:W3CDTF">2019-09-03T03:36:00Z</dcterms:modified>
</cp:coreProperties>
</file>